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51DE4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BATES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5A8A7BD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Halifax. Tailor.</w:t>
      </w:r>
    </w:p>
    <w:p w14:paraId="6237FDC9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0FF93D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D95E3F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Meryng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Tong(q.v.) brought a plaint of debt against him, as the</w:t>
      </w:r>
    </w:p>
    <w:p w14:paraId="72015C7E" w14:textId="77777777" w:rsidR="00094681" w:rsidRDefault="00094681" w:rsidP="00094681">
      <w:pPr>
        <w:pStyle w:val="NoSpacing"/>
        <w:ind w:left="1440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and executor of Robert Bates of Halifax(q.v.) and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alsoRichard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More of Halifax(q.v.).</w:t>
      </w:r>
    </w:p>
    <w:p w14:paraId="39464429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7B1B26F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17287C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7906EC" w14:textId="77777777" w:rsidR="00094681" w:rsidRDefault="00094681" w:rsidP="0009468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1A920F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1E5C" w14:textId="77777777" w:rsidR="00094681" w:rsidRDefault="00094681" w:rsidP="009139A6">
      <w:r>
        <w:separator/>
      </w:r>
    </w:p>
  </w:endnote>
  <w:endnote w:type="continuationSeparator" w:id="0">
    <w:p w14:paraId="72A1E230" w14:textId="77777777" w:rsidR="00094681" w:rsidRDefault="000946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83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26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A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534AB" w14:textId="77777777" w:rsidR="00094681" w:rsidRDefault="00094681" w:rsidP="009139A6">
      <w:r>
        <w:separator/>
      </w:r>
    </w:p>
  </w:footnote>
  <w:footnote w:type="continuationSeparator" w:id="0">
    <w:p w14:paraId="4E99ABF5" w14:textId="77777777" w:rsidR="00094681" w:rsidRDefault="000946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5B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D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C3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81"/>
    <w:rsid w:val="000666E0"/>
    <w:rsid w:val="0009468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B749"/>
  <w15:chartTrackingRefBased/>
  <w15:docId w15:val="{7C9887A2-B538-4B97-BADC-32EF69F8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46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2022-02-09T19:21:00Z</dcterms:created>
  <dcterms:modified xsi:type="dcterms:W3CDTF">2022-02-09T19:22:00Z</dcterms:modified>
</cp:coreProperties>
</file>